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B5E" w:rsidRDefault="00797B5E" w:rsidP="0079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JONETTES</w:t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fl.1422)</w:t>
      </w:r>
    </w:p>
    <w:p w:rsidR="00797B5E" w:rsidRDefault="00797B5E" w:rsidP="00797B5E">
      <w:pPr>
        <w:rPr>
          <w:rFonts w:ascii="Times New Roman" w:hAnsi="Times New Roman" w:cs="Times New Roman"/>
        </w:rPr>
      </w:pPr>
    </w:p>
    <w:p w:rsidR="00797B5E" w:rsidRDefault="00797B5E" w:rsidP="00797B5E">
      <w:pPr>
        <w:rPr>
          <w:rFonts w:ascii="Times New Roman" w:hAnsi="Times New Roman" w:cs="Times New Roman"/>
        </w:rPr>
      </w:pPr>
    </w:p>
    <w:p w:rsidR="00797B5E" w:rsidRDefault="00797B5E" w:rsidP="0079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Jan.1422</w:t>
      </w:r>
      <w:r>
        <w:rPr>
          <w:rFonts w:ascii="Times New Roman" w:hAnsi="Times New Roman" w:cs="Times New Roman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</w:rPr>
        <w:t>devenerunt</w:t>
      </w:r>
      <w:proofErr w:type="spellEnd"/>
      <w:r>
        <w:rPr>
          <w:rFonts w:ascii="Times New Roman" w:hAnsi="Times New Roman" w:cs="Times New Roman"/>
        </w:rPr>
        <w:t xml:space="preserve"> held in Worcester into the </w:t>
      </w:r>
    </w:p>
    <w:p w:rsidR="00797B5E" w:rsidRDefault="00797B5E" w:rsidP="0079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</w:rPr>
        <w:t>Levyot</w:t>
      </w:r>
      <w:proofErr w:type="spellEnd"/>
      <w:r>
        <w:rPr>
          <w:rFonts w:ascii="Times New Roman" w:hAnsi="Times New Roman" w:cs="Times New Roman"/>
        </w:rPr>
        <w:t>(q.v.).</w:t>
      </w:r>
    </w:p>
    <w:p w:rsidR="00797B5E" w:rsidRDefault="00797B5E" w:rsidP="0079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21-422)</w:t>
      </w:r>
    </w:p>
    <w:p w:rsidR="00797B5E" w:rsidRDefault="00797B5E" w:rsidP="00797B5E">
      <w:pPr>
        <w:rPr>
          <w:rFonts w:ascii="Times New Roman" w:hAnsi="Times New Roman" w:cs="Times New Roman"/>
        </w:rPr>
      </w:pPr>
    </w:p>
    <w:p w:rsidR="00797B5E" w:rsidRDefault="00797B5E" w:rsidP="00797B5E">
      <w:pPr>
        <w:rPr>
          <w:rFonts w:ascii="Times New Roman" w:hAnsi="Times New Roman" w:cs="Times New Roman"/>
        </w:rPr>
      </w:pPr>
    </w:p>
    <w:p w:rsidR="00797B5E" w:rsidRDefault="00797B5E" w:rsidP="0079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June 2016</w:t>
      </w:r>
    </w:p>
    <w:p w:rsidR="006B2F86" w:rsidRPr="00E71FC3" w:rsidRDefault="00797B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B5E" w:rsidRDefault="00797B5E" w:rsidP="00E71FC3">
      <w:r>
        <w:separator/>
      </w:r>
    </w:p>
  </w:endnote>
  <w:endnote w:type="continuationSeparator" w:id="0">
    <w:p w:rsidR="00797B5E" w:rsidRDefault="00797B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B5E" w:rsidRDefault="00797B5E" w:rsidP="00E71FC3">
      <w:r>
        <w:separator/>
      </w:r>
    </w:p>
  </w:footnote>
  <w:footnote w:type="continuationSeparator" w:id="0">
    <w:p w:rsidR="00797B5E" w:rsidRDefault="00797B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B5E"/>
    <w:rsid w:val="001A7C09"/>
    <w:rsid w:val="00733BE7"/>
    <w:rsid w:val="00797B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12394C-EC69-4797-8DCD-668BC0E0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97B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97B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2016-07-04T20:26:00Z</dcterms:created>
  <dcterms:modified xsi:type="dcterms:W3CDTF">2016-07-04T20:27:00Z</dcterms:modified>
</cp:coreProperties>
</file>